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5CA9D82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7D1828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D1828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5CA9D82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7D1828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D1828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7D182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7D182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7D182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7D182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7D182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7D182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7D1828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7</cp:revision>
  <cp:lastPrinted>2011-03-04T18:48:00Z</cp:lastPrinted>
  <dcterms:created xsi:type="dcterms:W3CDTF">2022-09-23T15:26:00Z</dcterms:created>
  <dcterms:modified xsi:type="dcterms:W3CDTF">2023-01-23T15:03:00Z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